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0a0485" w14:textId="20a048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10678">
        <w:t>157</w:t>
      </w:r>
      <w:r w:rsidR="00AA2FC4">
        <w:t>/</w:t>
      </w:r>
      <w:r w:rsidR="00E036A8">
        <w:t>20</w:t>
      </w:r>
      <w:r w:rsidR="00085B51">
        <w:t>-</w:t>
      </w:r>
      <w:r w:rsidR="003348A0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10678">
        <w:t>17</w:t>
      </w:r>
      <w:r w:rsidR="000E039A">
        <w:t xml:space="preserve">. </w:t>
      </w:r>
      <w:r w:rsidR="00810678">
        <w:t>lipnja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700D0C" w:rsidR="00810678">
        <w:t>LUNGO MARE j.d.o.o., Zadar, Obala kneza Trpimira 23, OIB: 07811988677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C0CF7"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810678">
        <w:t>Vlatka Župan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D030A9">
        <w:t>za RH Svetlana Barešić,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Pr="00700D0C" w:rsidR="00810678">
        <w:t>LUNGO MARE j.d.o.o.,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>
        <w:t>PBZ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D030A9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>posluje</w:t>
      </w:r>
      <w:r w:rsidR="00D030A9">
        <w:t xml:space="preserve"> godinu dana</w:t>
      </w:r>
      <w:r>
        <w:t xml:space="preserve"> i </w:t>
      </w:r>
      <w:r w:rsidR="00D030A9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D030A9">
        <w:t>nema imovine, da je poslovala u iznajmljenom prostoru, u kojem je već bio i inventar, što se tiče potraživanja ne može se sjetiti, ali misli da ih nema.</w:t>
      </w:r>
    </w:p>
    <w:p w:rsidR="003A22A8" w:rsidP="003A22A8" w:rsidRDefault="003A22A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 xml:space="preserve">oko </w:t>
      </w:r>
      <w:r w:rsidR="00D030A9">
        <w:t>150.000,00 kuna, i to većinu Poreznoj upravi.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nje.</w:t>
      </w:r>
    </w:p>
    <w:p w:rsidR="00896969" w:rsidP="003A22A8" w:rsidRDefault="00896969">
      <w:pPr>
        <w:jc w:val="both"/>
      </w:pPr>
    </w:p>
    <w:p w:rsidR="00896969" w:rsidP="00896969" w:rsidRDefault="00810678">
      <w:pPr>
        <w:jc w:val="both"/>
      </w:pPr>
      <w:r>
        <w:lastRenderedPageBreak/>
        <w:t xml:space="preserve">Vlatka Župan </w:t>
      </w:r>
      <w:r w:rsidR="0032191A">
        <w:t>navodi da je nje</w:t>
      </w:r>
      <w:r>
        <w:t>n</w:t>
      </w:r>
      <w:r w:rsidR="00E036A8">
        <w:t xml:space="preserve"> </w:t>
      </w:r>
      <w:r w:rsidR="003A22A8">
        <w:t xml:space="preserve">broj mobitela: </w:t>
      </w:r>
      <w:r w:rsidR="00D030A9">
        <w:t>095/812-4528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D030A9">
        <w:t>MM MAZIJA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9C0CF7">
        <w:t>njih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D030A9">
        <w:t xml:space="preserve"> nema uvjeta za nastavak poslovanja i da dugove sada ne može podmiriti.</w:t>
      </w:r>
    </w:p>
    <w:p w:rsidR="00D030A9" w:rsidP="003A22A8" w:rsidRDefault="00D030A9">
      <w:pPr>
        <w:jc w:val="both"/>
      </w:pPr>
    </w:p>
    <w:p w:rsidR="00D030A9" w:rsidP="003A22A8" w:rsidRDefault="00D030A9">
      <w:pPr>
        <w:jc w:val="both"/>
      </w:pPr>
      <w:r>
        <w:t>Predlagatelj ostaje kod prijedloga.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D030A9">
        <w:t>8,43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8A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10678">
      <w:t>157</w:t>
    </w:r>
    <w:r w:rsidR="00B80BDA">
      <w:t>/</w:t>
    </w:r>
    <w:r w:rsidR="00E84861">
      <w:t>20</w:t>
    </w:r>
    <w:r w:rsidR="00E036A8">
      <w:t>20</w:t>
    </w:r>
    <w:r w:rsidR="0074759D">
      <w:t>-</w:t>
    </w:r>
    <w:r w:rsidR="003348A0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35F5C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348A0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621F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0678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0A9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348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48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48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48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48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4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08:43</izvorni_sadrzaj>
    <derivirana_varijabla naziv="DomainObject.StvarniZavrsetakVrijeme_1">08:43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St-157/2020-8</izvorni_sadrzaj>
    <derivirana_varijabla naziv="DomainObject.Zapisnik.Oznaka_1">St-157/2020-8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2020.</izvorni_sadrzaj>
    <derivirana_varijabla naziv="DomainObject.Predmet.DatumOsnivanja_1">12.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St-157/2020</izvorni_sadrzaj>
    <derivirana_varijabla naziv="DomainObject.Predmet.OznakaBroj_1">St-157/2020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LUNGO MARE j.d.o.o. za ugostiteljstvo i turizam</izvorni_sadrzaj>
    <derivirana_varijabla naziv="DomainObject.Predmet.ProtustrankaFormated_1">  LUNGO MARE j.d.o.o. za ugostiteljstvo i turizam</derivirana_varijabla>
  </DomainObject.Predmet.ProtustrankaFormated>
  <DomainObject.Predmet.ProtustrankaFormatedOIB>
    <izvorni_sadrzaj>  LUNGO MARE j.d.o.o. za ugostiteljstvo i turizam, OIB 07811988677</izvorni_sadrzaj>
    <derivirana_varijabla naziv="DomainObject.Predmet.ProtustrankaFormatedOIB_1">  LUNGO MARE j.d.o.o. za ugostiteljstvo i turizam, OIB 07811988677</derivirana_varijabla>
  </DomainObject.Predmet.ProtustrankaFormatedOIB>
  <DomainObject.Predmet.ProtustrankaFormatedWithAdress>
    <izvorni_sadrzaj> LUNGO MARE j.d.o.o. za ugostiteljstvo i turizam, Obala kneza Trpimira 23, 23000 Zadar</izvorni_sadrzaj>
    <derivirana_varijabla naziv="DomainObject.Predmet.ProtustrankaFormatedWithAdress_1"> LUNGO MARE j.d.o.o. za ugostiteljstvo i turizam, Obala kneza Trpimira 23, 23000 Zadar</derivirana_varijabla>
  </DomainObject.Predmet.ProtustrankaFormatedWithAdress>
  <DomainObject.Predmet.ProtustrankaFormatedWithAdressOIB>
    <izvorni_sadrzaj> LUNGO MARE j.d.o.o. za ugostiteljstvo i turizam, OIB 07811988677, Obala kneza Trpimira 23, 23000 Zadar</izvorni_sadrzaj>
    <derivirana_varijabla naziv="DomainObject.Predmet.ProtustrankaFormatedWithAdressOIB_1"> LUNGO MARE j.d.o.o. za ugostiteljstvo i turizam, OIB 07811988677, Obala kneza Trpimira 23, 23000 Zadar</derivirana_varijabla>
  </DomainObject.Predmet.ProtustrankaFormatedWithAdressOIB>
  <DomainObject.Predmet.ProtustrankaWithAdress>
    <izvorni_sadrzaj>LUNGO MARE j.d.o.o. za ugostiteljstvo i turizam Obala kneza Trpimira 23, 23000 Zadar</izvorni_sadrzaj>
    <derivirana_varijabla naziv="DomainObject.Predmet.ProtustrankaWithAdress_1">LUNGO MARE j.d.o.o. za ugostiteljstvo i turizam Obala kneza Trpimira 23, 23000 Zadar</derivirana_varijabla>
  </DomainObject.Predmet.ProtustrankaWithAdress>
  <DomainObject.Predmet.ProtustrankaWithAdressOIB>
    <izvorni_sadrzaj>LUNGO MARE j.d.o.o. za ugostiteljstvo i turizam, OIB 07811988677, Obala kneza Trpimira 23, 23000 Zadar</izvorni_sadrzaj>
    <derivirana_varijabla naziv="DomainObject.Predmet.ProtustrankaWithAdressOIB_1">LUNGO MARE j.d.o.o. za ugostiteljstvo i turizam, OIB 07811988677, Obala kneza Trpimira 23, 23000 Zadar</derivirana_varijabla>
  </DomainObject.Predmet.ProtustrankaWithAdressOIB>
  <DomainObject.Predmet.ProtustrankaNazivFormated>
    <izvorni_sadrzaj>LUNGO MARE j.d.o.o. za ugostiteljstvo i turizam</izvorni_sadrzaj>
    <derivirana_varijabla naziv="DomainObject.Predmet.ProtustrankaNazivFormated_1">LUNGO MARE j.d.o.o. za ugostiteljstvo i turizam</derivirana_varijabla>
  </DomainObject.Predmet.ProtustrankaNazivFormated>
  <DomainObject.Predmet.ProtustrankaNazivFormatedOIB>
    <izvorni_sadrzaj>LUNGO MARE j.d.o.o. za ugostiteljstvo i turizam, OIB 07811988677</izvorni_sadrzaj>
    <derivirana_varijabla naziv="DomainObject.Predmet.ProtustrankaNazivFormatedOIB_1">LUNGO MARE j.d.o.o. za ugostiteljstvo i turizam, OIB 07811988677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LUNGO MARE j.d.o.o. za ugostiteljstvo i turizam</item>
    </izvorni_sadrzaj>
    <derivirana_varijabla naziv="DomainObject.Predmet.ProtuStrankaListFormated_1">
      <item>LUNGO MARE j.d.o.o. za ugostiteljstvo i turizam</item>
    </derivirana_varijabla>
  </DomainObject.Predmet.ProtuStrankaListFormated>
  <DomainObject.Predmet.ProtuStrankaListFormatedOIB>
    <izvorni_sadrzaj>
      <item>LUNGO MARE j.d.o.o. za ugostiteljstvo i turizam, OIB 07811988677</item>
    </izvorni_sadrzaj>
    <derivirana_varijabla naziv="DomainObject.Predmet.ProtuStrankaListFormatedOIB_1">
      <item>LUNGO MARE j.d.o.o. za ugostiteljstvo i turizam, OIB 07811988677</item>
    </derivirana_varijabla>
  </DomainObject.Predmet.ProtuStrankaListFormatedOIB>
  <DomainObject.Predmet.ProtuStrankaListFormatedWithAdress>
    <izvorni_sadrzaj>
      <item>LUNGO MARE j.d.o.o. za ugostiteljstvo i turizam, Obala kneza Trpimira 23, 23000 Zadar</item>
    </izvorni_sadrzaj>
    <derivirana_varijabla naziv="DomainObject.Predmet.ProtuStrankaListFormatedWithAdress_1">
      <item>LUNGO MARE j.d.o.o. za ugostiteljstvo i turizam, Obala kneza Trpimira 23, 23000 Zadar</item>
    </derivirana_varijabla>
  </DomainObject.Predmet.ProtuStrankaListFormatedWithAdress>
  <DomainObject.Predmet.ProtuStrankaListFormatedWithAdressOIB>
    <izvorni_sadrzaj>
      <item>LUNGO MARE j.d.o.o. za ugostiteljstvo i turizam, OIB 07811988677, Obala kneza Trpimira 23, 23000 Zadar</item>
    </izvorni_sadrzaj>
    <derivirana_varijabla naziv="DomainObject.Predmet.ProtuStrankaListFormatedWithAdressOIB_1">
      <item>LUNGO MARE j.d.o.o. za ugostiteljstvo i turizam, OIB 07811988677, Obala kneza Trpimira 23, 23000 Zadar</item>
    </derivirana_varijabla>
  </DomainObject.Predmet.ProtuStrankaListFormatedWithAdressOIB>
  <DomainObject.Predmet.ProtuStrankaListNazivFormated>
    <izvorni_sadrzaj>
      <item>LUNGO MARE j.d.o.o. za ugostiteljstvo i turizam</item>
    </izvorni_sadrzaj>
    <derivirana_varijabla naziv="DomainObject.Predmet.ProtuStrankaListNazivFormated_1">
      <item>LUNGO MARE j.d.o.o. za ugostiteljstvo i turizam</item>
    </derivirana_varijabla>
  </DomainObject.Predmet.ProtuStrankaListNazivFormated>
  <DomainObject.Predmet.ProtuStrankaListNazivFormatedOIB>
    <izvorni_sadrzaj>
      <item>LUNGO MARE j.d.o.o. za ugostiteljstvo i turizam, OIB 07811988677</item>
    </izvorni_sadrzaj>
    <derivirana_varijabla naziv="DomainObject.Predmet.ProtuStrankaListNazivFormatedOIB_1">
      <item>LUNGO MARE j.d.o.o. za ugostiteljstvo i turizam, OIB 07811988677</item>
    </derivirana_varijabla>
  </DomainObject.Predmet.ProtuStrankaListNazivFormatedOIB>
  <DomainObject.Predmet.OstaliListFormated>
    <izvorni_sadrzaj>
      <item>Vlatka Župan</item>
    </izvorni_sadrzaj>
    <derivirana_varijabla naziv="DomainObject.Predmet.OstaliListFormated_1">
      <item>Vlatka Župan</item>
    </derivirana_varijabla>
  </DomainObject.Predmet.OstaliListFormated>
  <DomainObject.Predmet.OstaliListFormatedOIB>
    <izvorni_sadrzaj>
      <item>Vlatka Župan, OIB 01718450431</item>
    </izvorni_sadrzaj>
    <derivirana_varijabla naziv="DomainObject.Predmet.OstaliListFormatedOIB_1">
      <item>Vlatka Župan, OIB 01718450431</item>
    </derivirana_varijabla>
  </DomainObject.Predmet.OstaliListFormatedOIB>
  <DomainObject.Predmet.OstaliListFormatedWithAdress>
    <izvorni_sadrzaj>
      <item>Vlatka Župan, Bonifacija Perovića 7, 23000 Zadar</item>
    </izvorni_sadrzaj>
    <derivirana_varijabla naziv="DomainObject.Predmet.OstaliListFormatedWithAdress_1">
      <item>Vlatka Župan, Bonifacija Perovića 7, 23000 Zadar</item>
    </derivirana_varijabla>
  </DomainObject.Predmet.OstaliListFormatedWithAdress>
  <DomainObject.Predmet.OstaliListFormatedWithAdressOIB>
    <izvorni_sadrzaj>
      <item>Vlatka Župan, OIB 01718450431, Bonifacija Perovića 7, 23000 Zadar</item>
    </izvorni_sadrzaj>
    <derivirana_varijabla naziv="DomainObject.Predmet.OstaliListFormatedWithAdressOIB_1">
      <item>Vlatka Župan, OIB 01718450431, Bonifacija Perovića 7, 23000 Zadar</item>
    </derivirana_varijabla>
  </DomainObject.Predmet.OstaliListFormatedWithAdressOIB>
  <DomainObject.Predmet.OstaliListNazivFormated>
    <izvorni_sadrzaj>
      <item>Vlatka Župan</item>
    </izvorni_sadrzaj>
    <derivirana_varijabla naziv="DomainObject.Predmet.OstaliListNazivFormated_1">
      <item>Vlatka Župan</item>
    </derivirana_varijabla>
  </DomainObject.Predmet.OstaliListNazivFormated>
  <DomainObject.Predmet.OstaliListNazivFormatedOIB>
    <izvorni_sadrzaj>
      <item>Vlatka Župan, OIB 01718450431</item>
    </izvorni_sadrzaj>
    <derivirana_varijabla naziv="DomainObject.Predmet.OstaliListNazivFormatedOIB_1">
      <item>Vlatka Župan, OIB 01718450431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St-157/2020-8</izvorni_sadrzaj>
    <derivirana_varijabla naziv="DomainObject.PoslovniBrojDokumenta_1">St-157/2020-8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LUNGO MARE j.d.o.o. za ugostiteljstvo i turizam</izvorni_sadrzaj>
    <derivirana_varijabla naziv="DomainObject.Predmet.ProtustrankaIDrugi_1">LUNGO MARE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LUNGO MARE j.d.o.o. za ugostiteljstvo i turizam, OIB 07811988677, Obala kneza Trpimira 23, 23000 Zadar</izvorni_sadrzaj>
    <derivirana_varijabla naziv="DomainObject.Predmet.ProtustrankaIDrugiAdressOIB_1">LUNGO MARE j.d.o.o. za ugostiteljstvo i turizam, OIB 07811988677, Obala kneza Trpimira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LUNGO MARE j.d.o.o. za ugostiteljstvo i turizam</item>
      <item>Financijska agencija</item>
      <item>Vlatka Župan</item>
    </izvorni_sadrzaj>
    <derivirana_varijabla naziv="DomainObject.Predmet.SudioniciListNaziv_1">
      <item>LUNGO MARE j.d.o.o. za ugostiteljstvo i turizam</item>
      <item>Financijska agencija</item>
      <item>Vlatka Župan</item>
    </derivirana_varijabla>
  </DomainObject.Predmet.SudioniciListNaziv>
  <DomainObject.Predmet.SudioniciListAdressOIB>
    <izvorni_sadrzaj>
      <item>LUNGO MARE j.d.o.o. za ugostiteljstvo i turizam, OIB 07811988677, Obala kneza Trpimira 23,23000 Zadar</item>
      <item>Financijska agencija, OIB 85821130368, IVANA DANILA 4,23000 Zadar</item>
      <item>Vlatka Župan, OIB 01718450431, Bonifacija Perovića 7,23000 Zadar</item>
    </izvorni_sadrzaj>
    <derivirana_varijabla naziv="DomainObject.Predmet.SudioniciListAdressOIB_1">
      <item>LUNGO MARE j.d.o.o. za ugostiteljstvo i turizam, OIB 07811988677, Obala kneza Trpimira 23,23000 Zadar</item>
      <item>Financijska agencija, OIB 85821130368, IVANA DANILA 4,23000 Zadar</item>
      <item>Vlatka Župan, OIB 01718450431, Bonifacija Perovića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07811988677</item>
      <item>, OIB 85821130368</item>
      <item>, OIB 01718450431</item>
    </izvorni_sadrzaj>
    <derivirana_varijabla naziv="DomainObject.Predmet.SudioniciListNazivOIB_1">
      <item>, OIB 07811988677</item>
      <item>, OIB 85821130368</item>
      <item>, OIB 01718450431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360</properties:Words>
  <properties:Characters>1915</properties:Characters>
  <properties:Lines>81</properties:Lines>
  <properties:Paragraphs>32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2020-06-16T12:31:00Z</dcterms:created>
  <dc:creator>Ardena Bajlo</dc:creator>
  <cp:lastModifiedBy>Ante Rubelj</cp:lastModifiedBy>
  <cp:lastPrinted>2019-10-10T06:56:00Z</cp:lastPrinted>
  <dcterms:modified xmlns:xsi="http://www.w3.org/2001/XMLSchema-instance" xsi:type="dcterms:W3CDTF">2020-06-17T11:27:00Z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St-157/2020-8 / Zapisnik - Ročište radi izjašnjenja o prijedlogu za otvaranje steč.post (1 St-157-2020-povodom prijedloga za otvaranje stečaja-17.6.20.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